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101" w:rsidRPr="00D81E08" w:rsidRDefault="00393101" w:rsidP="00C04E5C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D81E08">
        <w:rPr>
          <w:b/>
          <w:sz w:val="28"/>
          <w:szCs w:val="28"/>
        </w:rPr>
        <w:t>одержани</w:t>
      </w:r>
      <w:r>
        <w:rPr>
          <w:b/>
          <w:sz w:val="28"/>
          <w:szCs w:val="28"/>
        </w:rPr>
        <w:t>е</w:t>
      </w:r>
      <w:r w:rsidRPr="00D81E0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уч</w:t>
      </w:r>
      <w:r w:rsidRPr="00614822">
        <w:rPr>
          <w:b/>
          <w:sz w:val="28"/>
          <w:szCs w:val="28"/>
        </w:rPr>
        <w:t>ебно-методического комплекса дисциплины</w:t>
      </w:r>
      <w:r>
        <w:rPr>
          <w:b/>
          <w:sz w:val="28"/>
          <w:szCs w:val="28"/>
        </w:rPr>
        <w:t xml:space="preserve"> «»</w:t>
      </w:r>
    </w:p>
    <w:p w:rsidR="00393101" w:rsidRPr="00D81E08" w:rsidRDefault="00393101" w:rsidP="00C04E5C">
      <w:pPr>
        <w:ind w:firstLine="540"/>
        <w:jc w:val="center"/>
      </w:pPr>
      <w:r w:rsidRPr="00D81E08">
        <w:rPr>
          <w:sz w:val="28"/>
          <w:szCs w:val="28"/>
        </w:rPr>
        <w:t xml:space="preserve">                 </w:t>
      </w:r>
      <w:r w:rsidRPr="008A4D2C">
        <w:rPr>
          <w:sz w:val="28"/>
          <w:szCs w:val="28"/>
        </w:rPr>
        <w:t xml:space="preserve"> </w:t>
      </w:r>
      <w:r w:rsidRPr="001C0183">
        <w:rPr>
          <w:b/>
          <w:sz w:val="28"/>
          <w:szCs w:val="28"/>
          <w:lang w:val="en-US"/>
        </w:rPr>
        <w:t>C</w:t>
      </w:r>
      <w:r w:rsidRPr="001C0183">
        <w:rPr>
          <w:b/>
          <w:sz w:val="28"/>
          <w:szCs w:val="28"/>
        </w:rPr>
        <w:t>пециальнопрофессиональный ВИЯ</w:t>
      </w:r>
      <w:r w:rsidRPr="00D81E08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                  </w:t>
      </w:r>
      <w:r w:rsidRPr="00D81E08">
        <w:rPr>
          <w:sz w:val="28"/>
          <w:szCs w:val="28"/>
        </w:rPr>
        <w:t xml:space="preserve"> Ф. 4-30</w:t>
      </w:r>
    </w:p>
    <w:p w:rsidR="00393101" w:rsidRPr="00D81E08" w:rsidRDefault="00393101" w:rsidP="00C04E5C">
      <w:pPr>
        <w:ind w:firstLine="54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552"/>
        <w:gridCol w:w="3191"/>
      </w:tblGrid>
      <w:tr w:rsidR="00393101" w:rsidRPr="00D81E08" w:rsidTr="006858A5">
        <w:tc>
          <w:tcPr>
            <w:tcW w:w="828" w:type="dxa"/>
          </w:tcPr>
          <w:p w:rsidR="00393101" w:rsidRPr="00D81E08" w:rsidRDefault="00393101" w:rsidP="006858A5">
            <w:pPr>
              <w:jc w:val="center"/>
            </w:pPr>
            <w:r w:rsidRPr="00D81E08">
              <w:t>№ п/п</w:t>
            </w:r>
          </w:p>
        </w:tc>
        <w:tc>
          <w:tcPr>
            <w:tcW w:w="5552" w:type="dxa"/>
          </w:tcPr>
          <w:p w:rsidR="00393101" w:rsidRPr="00D81E08" w:rsidRDefault="00393101" w:rsidP="006858A5">
            <w:pPr>
              <w:jc w:val="center"/>
            </w:pPr>
            <w:r w:rsidRPr="00D81E08">
              <w:t>Перечень документов</w:t>
            </w:r>
          </w:p>
        </w:tc>
        <w:tc>
          <w:tcPr>
            <w:tcW w:w="3191" w:type="dxa"/>
          </w:tcPr>
          <w:p w:rsidR="00393101" w:rsidRPr="00D81E08" w:rsidRDefault="00393101" w:rsidP="006858A5">
            <w:pPr>
              <w:jc w:val="center"/>
            </w:pPr>
            <w:r w:rsidRPr="00D81E08">
              <w:t>Примечание</w:t>
            </w:r>
          </w:p>
        </w:tc>
      </w:tr>
      <w:tr w:rsidR="00393101" w:rsidRPr="00D81E08" w:rsidTr="006858A5">
        <w:tc>
          <w:tcPr>
            <w:tcW w:w="828" w:type="dxa"/>
          </w:tcPr>
          <w:p w:rsidR="00393101" w:rsidRPr="00D81E08" w:rsidRDefault="00393101" w:rsidP="006858A5">
            <w:pPr>
              <w:jc w:val="center"/>
            </w:pPr>
            <w:r w:rsidRPr="00D81E08">
              <w:t>1</w:t>
            </w:r>
          </w:p>
        </w:tc>
        <w:tc>
          <w:tcPr>
            <w:tcW w:w="5552" w:type="dxa"/>
          </w:tcPr>
          <w:p w:rsidR="00393101" w:rsidRPr="00D81E08" w:rsidRDefault="00393101" w:rsidP="006858A5">
            <w:r w:rsidRPr="00D81E08">
              <w:t>Типовая учебная программа (копия)</w:t>
            </w:r>
          </w:p>
        </w:tc>
        <w:tc>
          <w:tcPr>
            <w:tcW w:w="3191" w:type="dxa"/>
          </w:tcPr>
          <w:p w:rsidR="00393101" w:rsidRPr="00587C13" w:rsidRDefault="00393101" w:rsidP="006858A5">
            <w:pPr>
              <w:rPr>
                <w:lang w:val="en-US"/>
              </w:rPr>
            </w:pPr>
          </w:p>
        </w:tc>
      </w:tr>
      <w:tr w:rsidR="00393101" w:rsidRPr="00D81E08" w:rsidTr="006858A5">
        <w:tc>
          <w:tcPr>
            <w:tcW w:w="828" w:type="dxa"/>
          </w:tcPr>
          <w:p w:rsidR="00393101" w:rsidRPr="00D81E08" w:rsidRDefault="00393101" w:rsidP="006858A5">
            <w:pPr>
              <w:jc w:val="center"/>
            </w:pPr>
            <w:r w:rsidRPr="00D81E08">
              <w:t>2</w:t>
            </w:r>
          </w:p>
        </w:tc>
        <w:tc>
          <w:tcPr>
            <w:tcW w:w="5552" w:type="dxa"/>
          </w:tcPr>
          <w:p w:rsidR="00393101" w:rsidRPr="00D81E08" w:rsidRDefault="00393101" w:rsidP="006858A5">
            <w:r w:rsidRPr="00D81E08">
              <w:t>Рабочая учебная программа дисциплины</w:t>
            </w:r>
          </w:p>
        </w:tc>
        <w:tc>
          <w:tcPr>
            <w:tcW w:w="3191" w:type="dxa"/>
          </w:tcPr>
          <w:p w:rsidR="00393101" w:rsidRPr="00D81E08" w:rsidRDefault="00393101" w:rsidP="006858A5"/>
        </w:tc>
      </w:tr>
      <w:tr w:rsidR="00393101" w:rsidRPr="00D81E08" w:rsidTr="006858A5">
        <w:tc>
          <w:tcPr>
            <w:tcW w:w="828" w:type="dxa"/>
          </w:tcPr>
          <w:p w:rsidR="00393101" w:rsidRPr="00D81E08" w:rsidRDefault="00393101" w:rsidP="006858A5">
            <w:pPr>
              <w:jc w:val="center"/>
            </w:pPr>
            <w:r w:rsidRPr="00D81E08">
              <w:t>3</w:t>
            </w:r>
          </w:p>
        </w:tc>
        <w:tc>
          <w:tcPr>
            <w:tcW w:w="5552" w:type="dxa"/>
          </w:tcPr>
          <w:p w:rsidR="00393101" w:rsidRPr="00D81E08" w:rsidRDefault="00393101" w:rsidP="006858A5">
            <w:r w:rsidRPr="00D81E08">
              <w:t>Программа обучения по дисциплине (</w:t>
            </w:r>
            <w:r w:rsidRPr="00D81E08">
              <w:rPr>
                <w:lang w:val="en-US"/>
              </w:rPr>
              <w:t>Syllabus</w:t>
            </w:r>
            <w:r w:rsidRPr="00D81E08">
              <w:t>)для обучающегося</w:t>
            </w:r>
          </w:p>
        </w:tc>
        <w:tc>
          <w:tcPr>
            <w:tcW w:w="3191" w:type="dxa"/>
          </w:tcPr>
          <w:p w:rsidR="00393101" w:rsidRPr="00D81E08" w:rsidRDefault="00393101" w:rsidP="006858A5"/>
        </w:tc>
      </w:tr>
      <w:tr w:rsidR="00393101" w:rsidRPr="00D81E08" w:rsidTr="006858A5">
        <w:tc>
          <w:tcPr>
            <w:tcW w:w="828" w:type="dxa"/>
          </w:tcPr>
          <w:p w:rsidR="00393101" w:rsidRPr="00D81E08" w:rsidRDefault="00393101" w:rsidP="006858A5">
            <w:pPr>
              <w:jc w:val="center"/>
            </w:pPr>
            <w:r w:rsidRPr="00D81E08">
              <w:t>4</w:t>
            </w:r>
          </w:p>
        </w:tc>
        <w:tc>
          <w:tcPr>
            <w:tcW w:w="5552" w:type="dxa"/>
          </w:tcPr>
          <w:p w:rsidR="00393101" w:rsidRPr="00D81E08" w:rsidRDefault="00393101" w:rsidP="006858A5">
            <w:r w:rsidRPr="00D81E08">
              <w:t>Карта учебно-методической обеспеченности дисциплины</w:t>
            </w:r>
          </w:p>
        </w:tc>
        <w:tc>
          <w:tcPr>
            <w:tcW w:w="3191" w:type="dxa"/>
          </w:tcPr>
          <w:p w:rsidR="00393101" w:rsidRPr="00D81E08" w:rsidRDefault="00393101" w:rsidP="006858A5"/>
        </w:tc>
      </w:tr>
      <w:tr w:rsidR="00393101" w:rsidRPr="00D81E08" w:rsidTr="006858A5">
        <w:tc>
          <w:tcPr>
            <w:tcW w:w="828" w:type="dxa"/>
          </w:tcPr>
          <w:p w:rsidR="00393101" w:rsidRPr="00D81E08" w:rsidRDefault="00393101" w:rsidP="006858A5">
            <w:pPr>
              <w:jc w:val="center"/>
            </w:pPr>
            <w:r w:rsidRPr="00D81E08">
              <w:t>5</w:t>
            </w:r>
          </w:p>
        </w:tc>
        <w:tc>
          <w:tcPr>
            <w:tcW w:w="5552" w:type="dxa"/>
          </w:tcPr>
          <w:p w:rsidR="00393101" w:rsidRPr="00D81E08" w:rsidRDefault="00393101" w:rsidP="006858A5">
            <w:r w:rsidRPr="00D81E08">
              <w:t xml:space="preserve">Лекционный комплекс </w:t>
            </w:r>
          </w:p>
        </w:tc>
        <w:tc>
          <w:tcPr>
            <w:tcW w:w="3191" w:type="dxa"/>
          </w:tcPr>
          <w:p w:rsidR="00393101" w:rsidRPr="00D81E08" w:rsidRDefault="00393101" w:rsidP="006858A5">
            <w:r>
              <w:t>Не предусмотрено</w:t>
            </w:r>
          </w:p>
        </w:tc>
      </w:tr>
      <w:tr w:rsidR="00393101" w:rsidRPr="00D81E08" w:rsidTr="006858A5">
        <w:tc>
          <w:tcPr>
            <w:tcW w:w="828" w:type="dxa"/>
          </w:tcPr>
          <w:p w:rsidR="00393101" w:rsidRPr="00D81E08" w:rsidRDefault="00393101" w:rsidP="006858A5">
            <w:pPr>
              <w:jc w:val="center"/>
            </w:pPr>
            <w:r w:rsidRPr="00D81E08">
              <w:t>6</w:t>
            </w:r>
          </w:p>
        </w:tc>
        <w:tc>
          <w:tcPr>
            <w:tcW w:w="5552" w:type="dxa"/>
          </w:tcPr>
          <w:p w:rsidR="00393101" w:rsidRPr="00D81E08" w:rsidRDefault="00393101" w:rsidP="006858A5">
            <w:r w:rsidRPr="00D81E08">
              <w:t>Планы практических (семинарских) занятий</w:t>
            </w:r>
          </w:p>
        </w:tc>
        <w:tc>
          <w:tcPr>
            <w:tcW w:w="3191" w:type="dxa"/>
          </w:tcPr>
          <w:p w:rsidR="00393101" w:rsidRPr="00D81E08" w:rsidRDefault="00393101" w:rsidP="006858A5"/>
        </w:tc>
      </w:tr>
      <w:tr w:rsidR="00393101" w:rsidRPr="00D81E08" w:rsidTr="006858A5">
        <w:tc>
          <w:tcPr>
            <w:tcW w:w="828" w:type="dxa"/>
          </w:tcPr>
          <w:p w:rsidR="00393101" w:rsidRPr="00D81E08" w:rsidRDefault="00393101" w:rsidP="006858A5">
            <w:pPr>
              <w:jc w:val="center"/>
            </w:pPr>
            <w:r w:rsidRPr="00D81E08">
              <w:t>7</w:t>
            </w:r>
          </w:p>
        </w:tc>
        <w:tc>
          <w:tcPr>
            <w:tcW w:w="5552" w:type="dxa"/>
          </w:tcPr>
          <w:p w:rsidR="00393101" w:rsidRPr="00D81E08" w:rsidRDefault="00393101" w:rsidP="006858A5">
            <w:r w:rsidRPr="00D81E08">
              <w:t>Методические рекомендации по изучению дисциплины</w:t>
            </w:r>
          </w:p>
        </w:tc>
        <w:tc>
          <w:tcPr>
            <w:tcW w:w="3191" w:type="dxa"/>
          </w:tcPr>
          <w:p w:rsidR="00393101" w:rsidRPr="00D81E08" w:rsidRDefault="00393101" w:rsidP="006858A5"/>
        </w:tc>
      </w:tr>
      <w:tr w:rsidR="00393101" w:rsidRPr="00D81E08" w:rsidTr="006858A5">
        <w:tc>
          <w:tcPr>
            <w:tcW w:w="828" w:type="dxa"/>
          </w:tcPr>
          <w:p w:rsidR="00393101" w:rsidRPr="00D81E08" w:rsidRDefault="00393101" w:rsidP="006858A5">
            <w:pPr>
              <w:jc w:val="center"/>
            </w:pPr>
            <w:r w:rsidRPr="00D81E08">
              <w:t>8</w:t>
            </w:r>
          </w:p>
        </w:tc>
        <w:tc>
          <w:tcPr>
            <w:tcW w:w="5552" w:type="dxa"/>
          </w:tcPr>
          <w:p w:rsidR="00393101" w:rsidRPr="00D81E08" w:rsidRDefault="00393101" w:rsidP="006858A5">
            <w:r w:rsidRPr="00D81E08"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</w:tcPr>
          <w:p w:rsidR="00393101" w:rsidRPr="00D81E08" w:rsidRDefault="00393101" w:rsidP="006858A5">
            <w:r>
              <w:t>Не предусмотрено</w:t>
            </w:r>
          </w:p>
        </w:tc>
      </w:tr>
      <w:tr w:rsidR="00393101" w:rsidRPr="00D81E08" w:rsidTr="006858A5">
        <w:tc>
          <w:tcPr>
            <w:tcW w:w="828" w:type="dxa"/>
          </w:tcPr>
          <w:p w:rsidR="00393101" w:rsidRPr="00D81E08" w:rsidRDefault="00393101" w:rsidP="006858A5">
            <w:pPr>
              <w:jc w:val="center"/>
            </w:pPr>
            <w:r w:rsidRPr="00D81E08">
              <w:t>9</w:t>
            </w:r>
          </w:p>
        </w:tc>
        <w:tc>
          <w:tcPr>
            <w:tcW w:w="5552" w:type="dxa"/>
          </w:tcPr>
          <w:p w:rsidR="00393101" w:rsidRPr="00D81E08" w:rsidRDefault="00393101" w:rsidP="006858A5">
            <w:r w:rsidRPr="00D81E08">
              <w:t>Материалы для самостоятельной работы обучающихся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</w:tcPr>
          <w:p w:rsidR="00393101" w:rsidRPr="00D81E08" w:rsidRDefault="00393101" w:rsidP="006858A5"/>
        </w:tc>
      </w:tr>
      <w:tr w:rsidR="00393101" w:rsidRPr="00D81E08" w:rsidTr="006858A5">
        <w:tc>
          <w:tcPr>
            <w:tcW w:w="828" w:type="dxa"/>
          </w:tcPr>
          <w:p w:rsidR="00393101" w:rsidRPr="00D81E08" w:rsidRDefault="00393101" w:rsidP="006858A5">
            <w:pPr>
              <w:jc w:val="center"/>
            </w:pPr>
            <w:r w:rsidRPr="00D81E08">
              <w:t>10</w:t>
            </w:r>
          </w:p>
        </w:tc>
        <w:tc>
          <w:tcPr>
            <w:tcW w:w="5552" w:type="dxa"/>
          </w:tcPr>
          <w:p w:rsidR="00393101" w:rsidRPr="00D81E08" w:rsidRDefault="00393101" w:rsidP="006858A5">
            <w:r w:rsidRPr="00D81E08">
              <w:t>Материалы по контролю и оценке учебных достижений обучающихся (письменные контроль- ные задания, тестовые задания, вопросы к рубеж- ным контролям, вопросы к экзаменам и др.)</w:t>
            </w:r>
          </w:p>
        </w:tc>
        <w:tc>
          <w:tcPr>
            <w:tcW w:w="3191" w:type="dxa"/>
          </w:tcPr>
          <w:p w:rsidR="00393101" w:rsidRPr="00D81E08" w:rsidRDefault="00393101" w:rsidP="006858A5"/>
        </w:tc>
      </w:tr>
      <w:tr w:rsidR="00393101" w:rsidRPr="00D81E08" w:rsidTr="006858A5">
        <w:tc>
          <w:tcPr>
            <w:tcW w:w="828" w:type="dxa"/>
          </w:tcPr>
          <w:p w:rsidR="00393101" w:rsidRPr="00D81E08" w:rsidRDefault="00393101" w:rsidP="006858A5">
            <w:pPr>
              <w:jc w:val="center"/>
            </w:pPr>
            <w:r w:rsidRPr="00D81E08">
              <w:t>11</w:t>
            </w:r>
          </w:p>
        </w:tc>
        <w:tc>
          <w:tcPr>
            <w:tcW w:w="5552" w:type="dxa"/>
          </w:tcPr>
          <w:p w:rsidR="00393101" w:rsidRPr="00D81E08" w:rsidRDefault="00393101" w:rsidP="006858A5">
            <w:r w:rsidRPr="00D81E08">
              <w:t>Программное и мультимедийное сопровождение учебных занятий</w:t>
            </w:r>
          </w:p>
        </w:tc>
        <w:tc>
          <w:tcPr>
            <w:tcW w:w="3191" w:type="dxa"/>
          </w:tcPr>
          <w:p w:rsidR="00393101" w:rsidRPr="008A4D2C" w:rsidRDefault="00393101" w:rsidP="006858A5">
            <w:pPr>
              <w:rPr>
                <w:lang w:val="en-US"/>
              </w:rPr>
            </w:pPr>
          </w:p>
        </w:tc>
      </w:tr>
      <w:tr w:rsidR="00393101" w:rsidRPr="00D81E08" w:rsidTr="006858A5">
        <w:tc>
          <w:tcPr>
            <w:tcW w:w="828" w:type="dxa"/>
          </w:tcPr>
          <w:p w:rsidR="00393101" w:rsidRPr="00D81E08" w:rsidRDefault="00393101" w:rsidP="006858A5">
            <w:pPr>
              <w:jc w:val="center"/>
            </w:pPr>
            <w:r w:rsidRPr="00D81E08">
              <w:t>12</w:t>
            </w:r>
          </w:p>
        </w:tc>
        <w:tc>
          <w:tcPr>
            <w:tcW w:w="5552" w:type="dxa"/>
          </w:tcPr>
          <w:p w:rsidR="00393101" w:rsidRPr="00D81E08" w:rsidRDefault="00393101" w:rsidP="006858A5">
            <w:r w:rsidRPr="00D81E08"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</w:tcPr>
          <w:p w:rsidR="00393101" w:rsidRPr="00D81E08" w:rsidRDefault="00393101" w:rsidP="006858A5"/>
        </w:tc>
      </w:tr>
    </w:tbl>
    <w:p w:rsidR="00393101" w:rsidRDefault="00393101" w:rsidP="00C04E5C"/>
    <w:p w:rsidR="00393101" w:rsidRDefault="00393101"/>
    <w:sectPr w:rsidR="00393101" w:rsidSect="003C6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4E5C"/>
    <w:rsid w:val="00140AF3"/>
    <w:rsid w:val="001C0183"/>
    <w:rsid w:val="00393101"/>
    <w:rsid w:val="003C3815"/>
    <w:rsid w:val="003C6BE3"/>
    <w:rsid w:val="00587C13"/>
    <w:rsid w:val="00614822"/>
    <w:rsid w:val="006858A5"/>
    <w:rsid w:val="00766949"/>
    <w:rsid w:val="008A4D2C"/>
    <w:rsid w:val="00986AF1"/>
    <w:rsid w:val="009F1CCE"/>
    <w:rsid w:val="00A913E5"/>
    <w:rsid w:val="00C04E5C"/>
    <w:rsid w:val="00CF2901"/>
    <w:rsid w:val="00D81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E5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190</Words>
  <Characters>1087</Characters>
  <Application>Microsoft Office Outlook</Application>
  <DocSecurity>0</DocSecurity>
  <Lines>0</Lines>
  <Paragraphs>0</Paragraphs>
  <ScaleCrop>false</ScaleCrop>
  <Company>WolfishLair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Microsoft Office</cp:lastModifiedBy>
  <cp:revision>4</cp:revision>
  <cp:lastPrinted>2017-06-22T12:21:00Z</cp:lastPrinted>
  <dcterms:created xsi:type="dcterms:W3CDTF">2013-10-03T12:17:00Z</dcterms:created>
  <dcterms:modified xsi:type="dcterms:W3CDTF">2017-06-22T12:24:00Z</dcterms:modified>
</cp:coreProperties>
</file>